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BF3ECE"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AC4FB1" w:rsidRPr="00AC4FB1">
        <w:rPr>
          <w:b/>
          <w:iCs/>
          <w:noProof/>
          <w:sz w:val="28"/>
        </w:rPr>
        <w:t>S1-213139</w:t>
      </w:r>
    </w:p>
    <w:p w14:paraId="6C0AFDA5" w14:textId="61AE2825"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w:t>
      </w:r>
      <w:r w:rsidR="00366DED">
        <w:rPr>
          <w:rFonts w:ascii="Arial" w:hAnsi="Arial"/>
          <w:b/>
          <w:noProof/>
          <w:sz w:val="24"/>
        </w:rPr>
        <w:t xml:space="preserve"> </w:t>
      </w:r>
      <w:r w:rsidRPr="006E687F">
        <w:rPr>
          <w:rFonts w:ascii="Arial" w:hAnsi="Arial"/>
          <w:b/>
          <w:noProof/>
          <w:sz w:val="24"/>
        </w:rPr>
        <w:t>2 September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73CBB" w:rsidR="001E41F3" w:rsidRPr="00410371" w:rsidRDefault="00C81A7F" w:rsidP="00E13F3D">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5C608" w:rsidR="001E41F3" w:rsidRPr="00410371" w:rsidRDefault="009E7423" w:rsidP="00547111">
            <w:pPr>
              <w:pStyle w:val="CRCoverPage"/>
              <w:spacing w:after="0"/>
              <w:rPr>
                <w:noProof/>
              </w:rPr>
            </w:pPr>
            <w:r>
              <w:fldChar w:fldCharType="begin"/>
            </w:r>
            <w:r>
              <w:instrText xml:space="preserve"> DOCPROPERTY  Cr#  \* MERGEFORMAT </w:instrText>
            </w:r>
            <w:r>
              <w:fldChar w:fldCharType="separate"/>
            </w:r>
            <w:r w:rsidR="00D006DC">
              <w:rPr>
                <w:b/>
                <w:noProof/>
                <w:sz w:val="28"/>
              </w:rPr>
              <w:t>0</w:t>
            </w:r>
            <w:r>
              <w:rPr>
                <w:b/>
                <w:noProof/>
                <w:sz w:val="28"/>
              </w:rPr>
              <w:fldChar w:fldCharType="end"/>
            </w:r>
            <w:r w:rsidR="00AC4FB1">
              <w:rPr>
                <w:b/>
                <w:noProof/>
                <w:sz w:val="28"/>
              </w:rPr>
              <w:t>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D3FD2"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D006DC">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DA671" w:rsidR="001E41F3" w:rsidRPr="00410371" w:rsidRDefault="009E7423">
            <w:pPr>
              <w:pStyle w:val="CRCoverPage"/>
              <w:spacing w:after="0"/>
              <w:jc w:val="center"/>
              <w:rPr>
                <w:noProof/>
                <w:sz w:val="28"/>
              </w:rPr>
            </w:pPr>
            <w:r>
              <w:fldChar w:fldCharType="begin"/>
            </w:r>
            <w:r>
              <w:instrText xml:space="preserve"> DOCPROPERTY  Version  \* MERGEFORMAT </w:instrText>
            </w:r>
            <w:r>
              <w:fldChar w:fldCharType="separate"/>
            </w:r>
            <w:r w:rsidR="00D006DC">
              <w:rPr>
                <w:b/>
                <w:noProof/>
                <w:sz w:val="28"/>
              </w:rPr>
              <w:t>18.</w:t>
            </w:r>
            <w:r w:rsidR="00AC4FB1">
              <w:rPr>
                <w:b/>
                <w:noProof/>
                <w:sz w:val="28"/>
              </w:rPr>
              <w:t>3</w:t>
            </w:r>
            <w:r w:rsidR="00D006DC">
              <w:rPr>
                <w:b/>
                <w:noProof/>
                <w:sz w:val="28"/>
              </w:rPr>
              <w:t>.</w:t>
            </w:r>
            <w:r>
              <w:rPr>
                <w:b/>
                <w:noProof/>
                <w:sz w:val="28"/>
              </w:rPr>
              <w:fldChar w:fldCharType="end"/>
            </w:r>
            <w:r w:rsidR="00AC4FB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D495C" w:rsidR="00F25D98" w:rsidRDefault="00D006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E43933" w:rsidR="00F25D98" w:rsidRDefault="00D006D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7306C9" w:rsidR="00F25D98" w:rsidRDefault="00D006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DE004C" w:rsidR="001E41F3" w:rsidRDefault="009E7423">
            <w:pPr>
              <w:pStyle w:val="CRCoverPage"/>
              <w:spacing w:after="0"/>
              <w:ind w:left="100"/>
              <w:rPr>
                <w:noProof/>
              </w:rPr>
            </w:pPr>
            <w:r>
              <w:fldChar w:fldCharType="begin"/>
            </w:r>
            <w:r>
              <w:instrText xml:space="preserve"> DOCPROPERTY  CrTitle  \* MERGEFORMAT </w:instrText>
            </w:r>
            <w:r>
              <w:fldChar w:fldCharType="separate"/>
            </w:r>
            <w:r w:rsidR="00D006DC">
              <w:t>Int</w:t>
            </w:r>
            <w:r w:rsidR="00F92DF3">
              <w:t>roduction</w:t>
            </w:r>
            <w:r>
              <w:fldChar w:fldCharType="end"/>
            </w:r>
            <w:r w:rsidR="00F92DF3">
              <w:t xml:space="preserve"> of VMR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2B24C2" w:rsidR="001E41F3" w:rsidRPr="006C7774" w:rsidRDefault="00F92DF3" w:rsidP="006C7774">
            <w:pPr>
              <w:pStyle w:val="CRCoverPage"/>
              <w:spacing w:after="0"/>
              <w:ind w:left="100"/>
              <w:rPr>
                <w:noProof/>
              </w:rPr>
            </w:pPr>
            <w:r>
              <w:t>Qualcomm</w:t>
            </w:r>
            <w:r w:rsidR="00BB22FC">
              <w:t xml:space="preserve">, </w:t>
            </w:r>
            <w:proofErr w:type="spellStart"/>
            <w:r w:rsidR="001C2CB8">
              <w:t>Firstnet</w:t>
            </w:r>
            <w:proofErr w:type="spellEnd"/>
            <w:r w:rsidR="006C7774">
              <w:t xml:space="preserve">, </w:t>
            </w:r>
            <w:proofErr w:type="spellStart"/>
            <w:r w:rsidR="006C7774">
              <w:t>SyncTechno</w:t>
            </w:r>
            <w:proofErr w:type="spellEnd"/>
            <w:r w:rsidR="006C7774">
              <w:t xml:space="preserve"> Inc., Philips B.V., Lenovo, Motorola Mobility, Bosch, AT&amp;T, </w:t>
            </w:r>
            <w:proofErr w:type="spellStart"/>
            <w:r w:rsidR="006C7774">
              <w:t>InterDigital</w:t>
            </w:r>
            <w:proofErr w:type="spellEnd"/>
            <w:r w:rsidR="006C7774">
              <w:t>, Verizon UK Ltd, vivo Mobile Communications Ltd, Telstra</w:t>
            </w:r>
            <w:r w:rsidR="00122B17">
              <w:t xml:space="preserve">, </w:t>
            </w:r>
            <w:r w:rsidR="00122B17" w:rsidRPr="00122B17">
              <w:t>DENSO Corporation</w:t>
            </w:r>
            <w:r w:rsidR="001C1284">
              <w:t>,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A32A7" w:rsidR="001E41F3" w:rsidRDefault="00F92DF3"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8E02D" w:rsidR="001E41F3" w:rsidRDefault="00F92DF3">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C1749" w:rsidR="001E41F3" w:rsidRDefault="002D7E72">
            <w:pPr>
              <w:pStyle w:val="CRCoverPage"/>
              <w:spacing w:after="0"/>
              <w:ind w:left="100"/>
              <w:rPr>
                <w:noProof/>
              </w:rPr>
            </w:pPr>
            <w:r>
              <w:t>2021</w:t>
            </w:r>
            <w:r w:rsidR="00AC4FB1">
              <w:t>-</w:t>
            </w:r>
            <w:r w:rsidR="00AC4FB1">
              <w:t>08-23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4C9132" w:rsidR="001E41F3" w:rsidRPr="002D7E72" w:rsidRDefault="002D7E72" w:rsidP="00D24991">
            <w:pPr>
              <w:pStyle w:val="CRCoverPage"/>
              <w:spacing w:after="0"/>
              <w:ind w:left="100" w:right="-609"/>
              <w:rPr>
                <w:b/>
                <w:bCs/>
                <w:noProof/>
              </w:rPr>
            </w:pPr>
            <w:r w:rsidRPr="002D7E7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596719" w:rsidR="001E41F3" w:rsidRDefault="002D7E72" w:rsidP="002D7E72">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88FF83" w:rsidR="001E41F3" w:rsidRDefault="00176BBB">
            <w:pPr>
              <w:pStyle w:val="CRCoverPage"/>
              <w:spacing w:after="0"/>
              <w:ind w:left="100"/>
              <w:rPr>
                <w:noProof/>
              </w:rPr>
            </w:pPr>
            <w:r>
              <w:rPr>
                <w:noProof/>
              </w:rPr>
              <w:t xml:space="preserve">Based on the outcome of the SA1 Rel-18 study on FS_VMR, and </w:t>
            </w:r>
            <w:r w:rsidR="00784906">
              <w:rPr>
                <w:noProof/>
              </w:rPr>
              <w:t xml:space="preserve">the </w:t>
            </w:r>
            <w:r w:rsidR="0037313B">
              <w:rPr>
                <w:noProof/>
              </w:rPr>
              <w:t xml:space="preserve">corresponding </w:t>
            </w:r>
            <w:r>
              <w:rPr>
                <w:noProof/>
              </w:rPr>
              <w:t>normative WID</w:t>
            </w:r>
            <w:r w:rsidR="0037313B">
              <w:rPr>
                <w:noProof/>
              </w:rPr>
              <w:t xml:space="preserve">, new </w:t>
            </w:r>
            <w:r w:rsidR="00941159">
              <w:rPr>
                <w:noProof/>
              </w:rPr>
              <w:t xml:space="preserve">service requirements </w:t>
            </w:r>
            <w:r w:rsidR="007D2EB9">
              <w:rPr>
                <w:noProof/>
              </w:rPr>
              <w:t>are needed in TS 22.261.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EF1B8F" w:rsidR="001E41F3" w:rsidRDefault="00784906">
            <w:pPr>
              <w:pStyle w:val="CRCoverPage"/>
              <w:spacing w:after="0"/>
              <w:ind w:left="100"/>
              <w:rPr>
                <w:noProof/>
              </w:rPr>
            </w:pPr>
            <w:r>
              <w:rPr>
                <w:noProof/>
              </w:rPr>
              <w:t xml:space="preserve">Added a new section capturing service requirements </w:t>
            </w:r>
            <w:r w:rsidR="007F1C94">
              <w:rPr>
                <w:noProof/>
              </w:rPr>
              <w:t>on mobile base station relays</w:t>
            </w:r>
            <w:r w:rsidR="007D2EB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013F40" w:rsidR="001E41F3" w:rsidRDefault="007F1C94">
            <w:pPr>
              <w:pStyle w:val="CRCoverPage"/>
              <w:spacing w:after="0"/>
              <w:ind w:left="100"/>
              <w:rPr>
                <w:noProof/>
              </w:rPr>
            </w:pPr>
            <w:r>
              <w:rPr>
                <w:noProof/>
              </w:rPr>
              <w:t>Lack of normative service requirements for mobie base station relays</w:t>
            </w:r>
            <w:r w:rsidR="007D2EB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3C007" w:rsidR="001E41F3" w:rsidRDefault="007D2EB9">
            <w:pPr>
              <w:pStyle w:val="CRCoverPage"/>
              <w:spacing w:after="0"/>
              <w:ind w:left="100"/>
              <w:rPr>
                <w:noProof/>
              </w:rPr>
            </w:pPr>
            <w:r>
              <w:rPr>
                <w:noProof/>
              </w:rPr>
              <w:t>6.xx (new</w:t>
            </w:r>
            <w:r w:rsidR="009E7423">
              <w:rPr>
                <w:noProof/>
              </w:rPr>
              <w:t xml:space="preserve"> section</w:t>
            </w:r>
            <w:r w:rsidR="007D4FD0">
              <w:rPr>
                <w:noProof/>
              </w:rPr>
              <w:t>, after 6.37</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E44F4B" w:rsidR="001E41F3" w:rsidRDefault="007D2EB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C2D04F" w:rsidR="001E41F3" w:rsidRDefault="007D2EB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E14EF" w:rsidR="001E41F3" w:rsidRDefault="007D2EB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C58DE9B" w14:textId="77777777" w:rsidR="001E41F3" w:rsidRDefault="001E41F3">
      <w:pPr>
        <w:rPr>
          <w:noProof/>
        </w:rPr>
      </w:pPr>
    </w:p>
    <w:p w14:paraId="7882C1A5" w14:textId="77777777" w:rsidR="004520D7" w:rsidRDefault="004520D7">
      <w:pPr>
        <w:rPr>
          <w:noProof/>
        </w:rPr>
      </w:pPr>
    </w:p>
    <w:p w14:paraId="35B7CD24" w14:textId="77777777" w:rsidR="004520D7" w:rsidRDefault="004520D7">
      <w:pPr>
        <w:rPr>
          <w:noProof/>
        </w:rPr>
      </w:pPr>
    </w:p>
    <w:p w14:paraId="7638005D" w14:textId="77777777" w:rsidR="004520D7" w:rsidRDefault="004520D7">
      <w:pPr>
        <w:rPr>
          <w:noProof/>
        </w:rPr>
      </w:pPr>
    </w:p>
    <w:p w14:paraId="1AA1CEF0" w14:textId="77777777" w:rsidR="004520D7" w:rsidRDefault="004520D7">
      <w:pPr>
        <w:rPr>
          <w:noProof/>
        </w:rPr>
      </w:pPr>
    </w:p>
    <w:p w14:paraId="45C364D6" w14:textId="77777777" w:rsidR="004520D7" w:rsidRDefault="004520D7">
      <w:pPr>
        <w:rPr>
          <w:noProof/>
        </w:rPr>
      </w:pPr>
    </w:p>
    <w:p w14:paraId="45C28943" w14:textId="77777777" w:rsidR="004520D7" w:rsidRDefault="004520D7">
      <w:pPr>
        <w:rPr>
          <w:noProof/>
        </w:rPr>
      </w:pPr>
    </w:p>
    <w:p w14:paraId="73DA1E7C" w14:textId="77777777" w:rsidR="004520D7" w:rsidRDefault="004520D7">
      <w:pPr>
        <w:rPr>
          <w:noProof/>
        </w:rPr>
      </w:pPr>
    </w:p>
    <w:p w14:paraId="0396F4B6" w14:textId="67A46A1A" w:rsidR="004520D7" w:rsidRDefault="007D2EB9">
      <w:pPr>
        <w:rPr>
          <w:noProof/>
        </w:rPr>
      </w:pPr>
      <w:r w:rsidRPr="00DF41F3">
        <w:rPr>
          <w:noProof/>
          <w:highlight w:val="yellow"/>
        </w:rPr>
        <w:t xml:space="preserve">==============================  </w:t>
      </w:r>
      <w:r w:rsidR="00DF41F3" w:rsidRPr="00DF41F3">
        <w:rPr>
          <w:noProof/>
          <w:highlight w:val="yellow"/>
        </w:rPr>
        <w:t>Start of Changes =======================================</w:t>
      </w:r>
    </w:p>
    <w:p w14:paraId="4281EB7E" w14:textId="77777777" w:rsidR="00744952" w:rsidRPr="004520D7" w:rsidRDefault="00744952" w:rsidP="00744952">
      <w:pPr>
        <w:keepNext/>
        <w:keepLines/>
        <w:spacing w:before="180"/>
        <w:ind w:left="1134" w:hanging="1134"/>
        <w:outlineLvl w:val="1"/>
        <w:rPr>
          <w:ins w:id="1" w:author="Qualcomm1" w:date="2021-08-05T12:31:00Z"/>
          <w:rFonts w:ascii="Arial" w:hAnsi="Arial"/>
          <w:sz w:val="32"/>
          <w:lang w:val="x-none"/>
        </w:rPr>
      </w:pPr>
      <w:bookmarkStart w:id="2" w:name="_Toc59116919"/>
      <w:bookmarkStart w:id="3" w:name="_Toc61885712"/>
      <w:ins w:id="4" w:author="Qualcomm1" w:date="2021-08-05T12:31:00Z">
        <w:r w:rsidRPr="004520D7">
          <w:rPr>
            <w:rFonts w:ascii="Arial" w:hAnsi="Arial"/>
            <w:sz w:val="32"/>
            <w:lang w:val="x-none"/>
          </w:rPr>
          <w:t>6.</w:t>
        </w:r>
        <w:r>
          <w:rPr>
            <w:rFonts w:ascii="Arial" w:hAnsi="Arial"/>
            <w:sz w:val="32"/>
            <w:lang w:val="en-US"/>
          </w:rPr>
          <w:t>xx</w:t>
        </w:r>
        <w:r w:rsidRPr="004520D7">
          <w:rPr>
            <w:rFonts w:ascii="Arial" w:hAnsi="Arial"/>
            <w:sz w:val="32"/>
            <w:lang w:val="x-none"/>
          </w:rPr>
          <w:tab/>
        </w:r>
        <w:bookmarkEnd w:id="2"/>
        <w:bookmarkEnd w:id="3"/>
        <w:r>
          <w:rPr>
            <w:rFonts w:ascii="Arial" w:hAnsi="Arial"/>
            <w:sz w:val="32"/>
            <w:lang w:val="en-US"/>
          </w:rPr>
          <w:t>Mobile base station relays</w:t>
        </w:r>
        <w:r w:rsidRPr="004520D7">
          <w:rPr>
            <w:rFonts w:ascii="Arial" w:hAnsi="Arial"/>
            <w:sz w:val="32"/>
            <w:lang w:val="x-none"/>
          </w:rPr>
          <w:t xml:space="preserve"> </w:t>
        </w:r>
      </w:ins>
    </w:p>
    <w:p w14:paraId="0D3408C8" w14:textId="77777777" w:rsidR="00744952" w:rsidRPr="004520D7" w:rsidRDefault="00744952" w:rsidP="00744952">
      <w:pPr>
        <w:keepNext/>
        <w:keepLines/>
        <w:spacing w:before="120"/>
        <w:ind w:left="1134" w:hanging="1134"/>
        <w:outlineLvl w:val="2"/>
        <w:rPr>
          <w:ins w:id="5" w:author="Qualcomm1" w:date="2021-08-05T12:31:00Z"/>
          <w:rFonts w:ascii="Arial" w:hAnsi="Arial"/>
          <w:sz w:val="28"/>
          <w:lang w:val="x-none" w:eastAsia="zh-CN"/>
        </w:rPr>
      </w:pPr>
      <w:bookmarkStart w:id="6" w:name="_Toc59116920"/>
      <w:bookmarkStart w:id="7" w:name="_Toc61885713"/>
      <w:ins w:id="8" w:author="Qualcomm1" w:date="2021-08-05T12:31:00Z">
        <w:r w:rsidRPr="004520D7">
          <w:rPr>
            <w:rFonts w:ascii="Arial" w:hAnsi="Arial"/>
            <w:sz w:val="28"/>
            <w:lang w:eastAsia="zh-CN"/>
          </w:rPr>
          <w:t>6.</w:t>
        </w:r>
        <w:r>
          <w:rPr>
            <w:rFonts w:ascii="Arial" w:hAnsi="Arial"/>
            <w:sz w:val="28"/>
            <w:lang w:eastAsia="zh-CN"/>
          </w:rPr>
          <w:t>xx</w:t>
        </w:r>
        <w:r w:rsidRPr="004520D7">
          <w:rPr>
            <w:rFonts w:ascii="Arial" w:hAnsi="Arial"/>
            <w:sz w:val="28"/>
            <w:lang w:val="x-none" w:eastAsia="zh-CN"/>
          </w:rPr>
          <w:t>.1</w:t>
        </w:r>
        <w:r w:rsidRPr="004520D7">
          <w:rPr>
            <w:rFonts w:ascii="Arial" w:hAnsi="Arial"/>
            <w:sz w:val="28"/>
            <w:lang w:val="x-none" w:eastAsia="zh-CN"/>
          </w:rPr>
          <w:tab/>
          <w:t>Introduction</w:t>
        </w:r>
        <w:bookmarkEnd w:id="6"/>
        <w:bookmarkEnd w:id="7"/>
      </w:ins>
    </w:p>
    <w:p w14:paraId="2041A97D" w14:textId="77777777" w:rsidR="00744952" w:rsidRPr="00FE3E89" w:rsidRDefault="00744952" w:rsidP="00744952">
      <w:pPr>
        <w:spacing w:before="120" w:after="0"/>
        <w:rPr>
          <w:ins w:id="9" w:author="Qualcomm1" w:date="2021-08-05T12:31:00Z"/>
        </w:rPr>
      </w:pPr>
      <w:ins w:id="10" w:author="Qualcomm1" w:date="2021-08-05T12:31:00Z">
        <w:r w:rsidRPr="00FE3E89">
          <w:t>The requirements below refer to a “</w:t>
        </w:r>
        <w:r w:rsidRPr="00FE3E89">
          <w:rPr>
            <w:i/>
            <w:iCs/>
          </w:rPr>
          <w:t xml:space="preserve">mobile base station relay” </w:t>
        </w:r>
        <w:r w:rsidRPr="00FE3E89">
          <w:t>(or mobile BS relay), which is a mobile base station acting as a relay between a UE and the 5G network, i.e. providing a NR access link to UEs and connected wirelessly (using NR) through a donor NG-RAN to the 5G Core. Such mobile BS relay is assumed to be mounted on a moving vehicle and serve UEs that can be located inside or outside the vehicle (or entering/leaving the vehicle).</w:t>
        </w:r>
      </w:ins>
    </w:p>
    <w:p w14:paraId="120FE92B" w14:textId="77777777" w:rsidR="00744952" w:rsidRPr="00FE3E89" w:rsidRDefault="00744952" w:rsidP="00744952">
      <w:pPr>
        <w:keepLines/>
        <w:spacing w:before="120" w:after="0"/>
        <w:ind w:left="1138" w:hanging="850"/>
        <w:rPr>
          <w:ins w:id="11" w:author="Qualcomm1" w:date="2021-08-05T12:31:00Z"/>
          <w:rFonts w:eastAsia="MS Mincho"/>
          <w:color w:val="FF0000"/>
          <w:sz w:val="22"/>
          <w:szCs w:val="22"/>
          <w:lang w:eastAsia="ja-JP"/>
        </w:rPr>
      </w:pPr>
      <w:ins w:id="12" w:author="Qualcomm1" w:date="2021-08-05T12:31:00Z">
        <w:r w:rsidRPr="00FE3E89">
          <w:t xml:space="preserve">NOTE: </w:t>
        </w:r>
        <w:r w:rsidRPr="00FE3E89">
          <w:tab/>
          <w:t>The radio link used between a mobile BS relay and served UEs, as well as between mobile BS relay and donor RAN, is assumed to be NR-</w:t>
        </w:r>
        <w:proofErr w:type="spellStart"/>
        <w:r w:rsidRPr="00FE3E89">
          <w:t>Uu</w:t>
        </w:r>
        <w:proofErr w:type="spellEnd"/>
        <w:r w:rsidRPr="00FE3E89">
          <w:t>; in that regard, it should be clear that a mobile BS relay is different than a UE relay (which uses instead a PC5-based link to provide indirect connection to remote UEs).</w:t>
        </w:r>
      </w:ins>
    </w:p>
    <w:p w14:paraId="0770D869" w14:textId="77777777" w:rsidR="00744952" w:rsidRPr="00FE3E89" w:rsidRDefault="00744952" w:rsidP="00744952">
      <w:pPr>
        <w:spacing w:before="120" w:after="0"/>
        <w:rPr>
          <w:ins w:id="13" w:author="Qualcomm1" w:date="2021-08-05T12:31:00Z"/>
          <w:lang w:eastAsia="ja-JP"/>
        </w:rPr>
      </w:pPr>
      <w:ins w:id="14" w:author="Qualcomm1" w:date="2021-08-05T12:31:00Z">
        <w:r w:rsidRPr="00FE3E89">
          <w:rPr>
            <w:lang w:eastAsia="ja-JP"/>
          </w:rPr>
          <w:t>Few main underlying assumptions are:</w:t>
        </w:r>
      </w:ins>
    </w:p>
    <w:p w14:paraId="0F2AFA0E" w14:textId="77777777" w:rsidR="00744952" w:rsidRPr="00FE3E89" w:rsidRDefault="00744952" w:rsidP="00744952">
      <w:pPr>
        <w:numPr>
          <w:ilvl w:val="0"/>
          <w:numId w:val="1"/>
        </w:numPr>
        <w:spacing w:after="0"/>
        <w:rPr>
          <w:ins w:id="15" w:author="Qualcomm1" w:date="2021-08-05T12:31:00Z"/>
        </w:rPr>
      </w:pPr>
      <w:ins w:id="16" w:author="Qualcomm1" w:date="2021-08-05T12:31:00Z">
        <w:r w:rsidRPr="00FE3E89">
          <w:t>requirements cover single-hop relay scenarios as baseline (multi-hop is not precluded);</w:t>
        </w:r>
      </w:ins>
    </w:p>
    <w:p w14:paraId="7EC7B09E" w14:textId="77777777" w:rsidR="00744952" w:rsidRPr="00FE3E89" w:rsidRDefault="00744952" w:rsidP="00744952">
      <w:pPr>
        <w:numPr>
          <w:ilvl w:val="0"/>
          <w:numId w:val="1"/>
        </w:numPr>
        <w:spacing w:after="0"/>
        <w:rPr>
          <w:ins w:id="17" w:author="Qualcomm1" w:date="2021-08-05T12:31:00Z"/>
          <w:lang w:val="en-US" w:eastAsia="zh-CN"/>
        </w:rPr>
      </w:pPr>
      <w:ins w:id="18" w:author="Qualcomm1" w:date="2021-08-05T12:31:00Z">
        <w:r w:rsidRPr="00FE3E89">
          <w:rPr>
            <w:lang w:val="en-US" w:eastAsia="zh-CN"/>
          </w:rPr>
          <w:t>legacy UEs are supported;</w:t>
        </w:r>
      </w:ins>
    </w:p>
    <w:p w14:paraId="4DCF8CD1" w14:textId="3EBEC42B" w:rsidR="00744952" w:rsidRPr="00FE3E89" w:rsidRDefault="00744952" w:rsidP="00744952">
      <w:pPr>
        <w:numPr>
          <w:ilvl w:val="0"/>
          <w:numId w:val="1"/>
        </w:numPr>
        <w:spacing w:after="0"/>
        <w:rPr>
          <w:ins w:id="19" w:author="Qualcomm1" w:date="2021-08-05T12:31:00Z"/>
          <w:lang w:val="en-US" w:eastAsia="zh-CN"/>
        </w:rPr>
      </w:pPr>
      <w:ins w:id="20" w:author="Qualcomm1" w:date="2021-08-05T12:31:00Z">
        <w:r>
          <w:rPr>
            <w:lang w:val="en-US" w:eastAsia="zh-CN"/>
          </w:rPr>
          <w:t>other</w:t>
        </w:r>
        <w:r w:rsidRPr="00FE3E89">
          <w:rPr>
            <w:lang w:val="en-US" w:eastAsia="zh-CN"/>
          </w:rPr>
          <w:t xml:space="preserve"> stage-1 requirements (e.g. on wireless self-backhaul), as well as existing stage-2/3 functionalities and architecture options (e.g. IAB) do not assume or address full relay mobility (e.g. BS relays on board of moving vehicles), thus may not cover the requirements</w:t>
        </w:r>
      </w:ins>
      <w:ins w:id="21" w:author="Qualcomm1" w:date="2021-08-05T12:32:00Z">
        <w:r w:rsidR="005834BD">
          <w:rPr>
            <w:lang w:val="en-US" w:eastAsia="zh-CN"/>
          </w:rPr>
          <w:t xml:space="preserve"> below</w:t>
        </w:r>
      </w:ins>
      <w:ins w:id="22" w:author="Qualcomm1" w:date="2021-08-05T12:31:00Z">
        <w:r w:rsidRPr="00FE3E89">
          <w:rPr>
            <w:lang w:val="en-US" w:eastAsia="zh-CN"/>
          </w:rPr>
          <w:t>, which are intended to be specific to mobile BS relays;</w:t>
        </w:r>
      </w:ins>
    </w:p>
    <w:p w14:paraId="2E5A0BAA" w14:textId="77777777" w:rsidR="00744952" w:rsidRDefault="00744952" w:rsidP="00744952">
      <w:pPr>
        <w:numPr>
          <w:ilvl w:val="0"/>
          <w:numId w:val="1"/>
        </w:numPr>
        <w:rPr>
          <w:ins w:id="23" w:author="Qualcomm1" w:date="2021-08-05T12:31:00Z"/>
        </w:rPr>
      </w:pPr>
      <w:ins w:id="24" w:author="Qualcomm1" w:date="2021-08-05T12:31:00Z">
        <w:r>
          <w:rPr>
            <w:lang w:val="en-US" w:eastAsia="zh-CN"/>
          </w:rPr>
          <w:t>t</w:t>
        </w:r>
        <w:r w:rsidRPr="00FE3E89">
          <w:rPr>
            <w:lang w:val="en-US" w:eastAsia="zh-CN"/>
          </w:rPr>
          <w:t xml:space="preserve">he identified </w:t>
        </w:r>
        <w:r w:rsidRPr="00FE3E89">
          <w:rPr>
            <w:lang w:eastAsia="ja-JP"/>
          </w:rPr>
          <w:t xml:space="preserve">requirements </w:t>
        </w:r>
        <w:r w:rsidRPr="00FE3E89">
          <w:t>do not intend to imply or exclude specific network/relay architectures and topology solutions (e.g. could be IAB based, or others).</w:t>
        </w:r>
      </w:ins>
    </w:p>
    <w:p w14:paraId="4F7E3526" w14:textId="77777777" w:rsidR="00744952" w:rsidRPr="004520D7" w:rsidRDefault="00744952" w:rsidP="00744952">
      <w:pPr>
        <w:keepNext/>
        <w:keepLines/>
        <w:spacing w:before="120"/>
        <w:ind w:left="1134" w:hanging="1134"/>
        <w:outlineLvl w:val="2"/>
        <w:rPr>
          <w:ins w:id="25" w:author="Qualcomm1" w:date="2021-08-05T12:31:00Z"/>
          <w:rFonts w:ascii="Arial" w:hAnsi="Arial"/>
          <w:sz w:val="28"/>
          <w:lang w:val="en-US" w:eastAsia="zh-CN"/>
        </w:rPr>
      </w:pPr>
      <w:ins w:id="26" w:author="Qualcomm1" w:date="2021-08-05T12:31:00Z">
        <w:r w:rsidRPr="004520D7">
          <w:rPr>
            <w:rFonts w:ascii="Arial" w:hAnsi="Arial"/>
            <w:sz w:val="28"/>
            <w:lang w:eastAsia="zh-CN"/>
          </w:rPr>
          <w:t>6.</w:t>
        </w:r>
        <w:r>
          <w:rPr>
            <w:rFonts w:ascii="Arial" w:hAnsi="Arial"/>
            <w:sz w:val="28"/>
            <w:lang w:eastAsia="zh-CN"/>
          </w:rPr>
          <w:t>xx</w:t>
        </w:r>
        <w:r w:rsidRPr="004520D7">
          <w:rPr>
            <w:rFonts w:ascii="Arial" w:hAnsi="Arial"/>
            <w:sz w:val="28"/>
            <w:lang w:val="x-none" w:eastAsia="zh-CN"/>
          </w:rPr>
          <w:t>.</w:t>
        </w:r>
        <w:r>
          <w:rPr>
            <w:rFonts w:ascii="Arial" w:hAnsi="Arial"/>
            <w:sz w:val="28"/>
            <w:lang w:val="en-US" w:eastAsia="zh-CN"/>
          </w:rPr>
          <w:t>2</w:t>
        </w:r>
        <w:r w:rsidRPr="004520D7">
          <w:rPr>
            <w:rFonts w:ascii="Arial" w:hAnsi="Arial"/>
            <w:sz w:val="28"/>
            <w:lang w:val="x-none" w:eastAsia="zh-CN"/>
          </w:rPr>
          <w:tab/>
        </w:r>
        <w:r>
          <w:rPr>
            <w:rFonts w:ascii="Arial" w:hAnsi="Arial"/>
            <w:sz w:val="28"/>
            <w:lang w:val="en-US" w:eastAsia="zh-CN"/>
          </w:rPr>
          <w:t>Requirements</w:t>
        </w:r>
      </w:ins>
    </w:p>
    <w:p w14:paraId="37C9DC14" w14:textId="77777777" w:rsidR="00744952" w:rsidRPr="00124911" w:rsidRDefault="00744952" w:rsidP="00744952">
      <w:pPr>
        <w:rPr>
          <w:ins w:id="27" w:author="Qualcomm1" w:date="2021-08-05T12:31:00Z"/>
        </w:rPr>
      </w:pPr>
      <w:ins w:id="28" w:author="Qualcomm1" w:date="2021-08-05T12:31:00Z">
        <w:r w:rsidRPr="00124911">
          <w:t>The 5G system shall support efficient operation of mobile base station relays.</w:t>
        </w:r>
      </w:ins>
    </w:p>
    <w:p w14:paraId="560CCCF9" w14:textId="77777777" w:rsidR="00744952" w:rsidRPr="00124911" w:rsidRDefault="00744952" w:rsidP="00744952">
      <w:pPr>
        <w:rPr>
          <w:ins w:id="29" w:author="Qualcomm1" w:date="2021-08-05T12:31:00Z"/>
        </w:rPr>
      </w:pPr>
      <w:ins w:id="30" w:author="Qualcomm1" w:date="2021-08-05T12:31:00Z">
        <w:r w:rsidRPr="00124911">
          <w:t>The 5G system shall be able to support means, for a mobile network operator, to configure, provision and control the operation of a mobile base station relay.</w:t>
        </w:r>
      </w:ins>
    </w:p>
    <w:p w14:paraId="442040E7" w14:textId="77777777" w:rsidR="00744952" w:rsidRPr="00124911" w:rsidRDefault="00744952" w:rsidP="00744952">
      <w:pPr>
        <w:rPr>
          <w:ins w:id="31" w:author="Qualcomm1" w:date="2021-08-05T12:31:00Z"/>
        </w:rPr>
      </w:pPr>
      <w:ins w:id="32" w:author="Qualcomm1" w:date="2021-08-05T12:31:00Z">
        <w:r w:rsidRPr="00124911">
          <w:t>The 5G system shall be able to support provisioning and configuration mechanisms to control UEs’ selection and access to a mobile base station relay.</w:t>
        </w:r>
      </w:ins>
    </w:p>
    <w:p w14:paraId="2466AC98" w14:textId="77777777" w:rsidR="00744952" w:rsidRPr="00124911" w:rsidRDefault="00744952" w:rsidP="00744952">
      <w:pPr>
        <w:rPr>
          <w:ins w:id="33" w:author="Qualcomm1" w:date="2021-08-05T12:31:00Z"/>
        </w:rPr>
      </w:pPr>
      <w:ins w:id="34" w:author="Qualcomm1" w:date="2021-08-05T12:31:00Z">
        <w:r w:rsidRPr="00124911">
          <w:t>The 5G system shall be able to support RAN sharing between multiple PLMNs for UEs connected to the 5G network via mobile base station relays.</w:t>
        </w:r>
      </w:ins>
    </w:p>
    <w:p w14:paraId="11F8126C" w14:textId="77777777" w:rsidR="00744952" w:rsidRPr="00124911" w:rsidRDefault="00744952" w:rsidP="00744952">
      <w:pPr>
        <w:keepLines/>
        <w:spacing w:before="120"/>
        <w:ind w:left="1138" w:hanging="850"/>
        <w:rPr>
          <w:ins w:id="35" w:author="Qualcomm1" w:date="2021-08-05T12:31:00Z"/>
        </w:rPr>
      </w:pPr>
      <w:ins w:id="36" w:author="Qualcomm1" w:date="2021-08-05T12:31:00Z">
        <w:r w:rsidRPr="00124911">
          <w:t xml:space="preserve">NOTE 1: </w:t>
        </w:r>
        <w:r w:rsidRPr="00124911">
          <w:tab/>
          <w:t>the above requirement assumes both relay and (donor) RAN resources, including UE access link and relay backhaul link, are shared among operators.</w:t>
        </w:r>
      </w:ins>
    </w:p>
    <w:p w14:paraId="74E76C7C" w14:textId="77777777" w:rsidR="00744952" w:rsidRPr="00124911" w:rsidRDefault="00744952" w:rsidP="00744952">
      <w:pPr>
        <w:spacing w:after="0"/>
        <w:rPr>
          <w:ins w:id="37" w:author="Qualcomm1" w:date="2021-08-05T12:31:00Z"/>
        </w:rPr>
      </w:pPr>
      <w:ins w:id="38" w:author="Qualcomm1" w:date="2021-08-05T12:31:00Z">
        <w:r w:rsidRPr="00124911">
          <w:t>The 5G system shall be able to configure and provision specific required QoS for traffic relayed via a mobile base station relay.</w:t>
        </w:r>
        <w:r w:rsidRPr="00124911">
          <w:tab/>
        </w:r>
      </w:ins>
    </w:p>
    <w:p w14:paraId="6D39B42D" w14:textId="77777777" w:rsidR="00744952" w:rsidRPr="00124911" w:rsidRDefault="00744952" w:rsidP="00744952">
      <w:pPr>
        <w:keepLines/>
        <w:spacing w:before="120"/>
        <w:ind w:left="1138" w:hanging="850"/>
        <w:rPr>
          <w:ins w:id="39" w:author="Qualcomm1" w:date="2021-08-05T12:31:00Z"/>
        </w:rPr>
      </w:pPr>
      <w:ins w:id="40" w:author="Qualcomm1" w:date="2021-08-05T12:31:00Z">
        <w:r w:rsidRPr="00124911">
          <w:t xml:space="preserve">NOTE 2: </w:t>
        </w:r>
        <w:r w:rsidRPr="00124911">
          <w:tab/>
          <w:t>QoS is end-to-end, i.e. from UE to 5GC.</w:t>
        </w:r>
      </w:ins>
    </w:p>
    <w:p w14:paraId="59C2082D" w14:textId="77777777" w:rsidR="00744952" w:rsidRPr="00124911" w:rsidRDefault="00744952" w:rsidP="00744952">
      <w:pPr>
        <w:rPr>
          <w:ins w:id="41" w:author="Qualcomm1" w:date="2021-08-05T12:31:00Z"/>
          <w:color w:val="000000"/>
          <w:bdr w:val="none" w:sz="0" w:space="0" w:color="auto" w:frame="1"/>
          <w:shd w:val="clear" w:color="auto" w:fill="FFFFFF"/>
        </w:rPr>
      </w:pPr>
      <w:ins w:id="42" w:author="Qualcomm1" w:date="2021-08-05T12:31:00Z">
        <w:r w:rsidRPr="00124911">
          <w:rPr>
            <w:color w:val="000000"/>
            <w:bdr w:val="none" w:sz="0" w:space="0" w:color="auto" w:frame="1"/>
            <w:shd w:val="clear" w:color="auto" w:fill="FFFFFF"/>
          </w:rPr>
          <w:t>The 5G system shall support means to expose monitoring information of a mobile base station relay (e.g. number of UEs connected, QoS) to an MNO’s authorized third-party, based on monitoring configuration requested by the third-party.</w:t>
        </w:r>
      </w:ins>
    </w:p>
    <w:p w14:paraId="03C07A7F" w14:textId="77777777" w:rsidR="00744952" w:rsidRPr="00124911" w:rsidRDefault="00744952" w:rsidP="00744952">
      <w:pPr>
        <w:rPr>
          <w:ins w:id="43" w:author="Qualcomm1" w:date="2021-08-05T12:31:00Z"/>
          <w:rFonts w:eastAsia="Calibri"/>
        </w:rPr>
      </w:pPr>
      <w:ins w:id="44" w:author="Qualcomm1" w:date="2021-08-05T12:31:00Z">
        <w:r w:rsidRPr="00124911">
          <w:rPr>
            <w:rFonts w:eastAsia="Calibri"/>
          </w:rPr>
          <w:t xml:space="preserve">The 5G system shall be able to provide means to optimize network behaviour to efficiently deliver data based on the mobility information (e.g., itinerary), known or predicted, of mobile base station relays. </w:t>
        </w:r>
      </w:ins>
    </w:p>
    <w:p w14:paraId="0A280CF1" w14:textId="77777777" w:rsidR="00744952" w:rsidRPr="00124911" w:rsidRDefault="00744952" w:rsidP="00744952">
      <w:pPr>
        <w:spacing w:after="120"/>
        <w:rPr>
          <w:ins w:id="45" w:author="Qualcomm1" w:date="2021-08-05T12:31:00Z"/>
          <w:rFonts w:eastAsia="Calibri"/>
        </w:rPr>
      </w:pPr>
      <w:ins w:id="46" w:author="Qualcomm1" w:date="2021-08-05T12:31:00Z">
        <w:r w:rsidRPr="00124911">
          <w:t>The 5G system shall be able to support communication from/to users of one MNO (MNO-A) via mobile base station relays, where the traffic between the relay and the MNO-A network is transported using 5G connectivity (RAN and 5GC) provided by a different MNO (MNO-B).</w:t>
        </w:r>
      </w:ins>
    </w:p>
    <w:p w14:paraId="3D8532DF" w14:textId="77777777" w:rsidR="00744952" w:rsidRPr="00124911" w:rsidRDefault="00744952" w:rsidP="00744952">
      <w:pPr>
        <w:keepLines/>
        <w:ind w:left="1135" w:hanging="851"/>
        <w:rPr>
          <w:ins w:id="47" w:author="Qualcomm1" w:date="2021-08-05T12:31:00Z"/>
        </w:rPr>
      </w:pPr>
      <w:ins w:id="48" w:author="Qualcomm1" w:date="2021-08-05T12:31:00Z">
        <w:r w:rsidRPr="00124911">
          <w:t>NOTE 3: The 5G connectivity provided to the MNO-A relays by the different MNO (MNO-B) assumes a generic wireless backhaul transport, independent from the mobile BS relay functionalities.</w:t>
        </w:r>
      </w:ins>
    </w:p>
    <w:p w14:paraId="39FD6D21" w14:textId="77777777" w:rsidR="00744952" w:rsidRPr="00124911" w:rsidRDefault="00744952" w:rsidP="00744952">
      <w:pPr>
        <w:rPr>
          <w:ins w:id="49" w:author="Qualcomm1" w:date="2021-08-05T12:31:00Z"/>
          <w:lang w:eastAsia="zh-CN"/>
        </w:rPr>
      </w:pPr>
      <w:ins w:id="50" w:author="Qualcomm1" w:date="2021-08-05T12:31:00Z">
        <w:r w:rsidRPr="00124911">
          <w:rPr>
            <w:lang w:eastAsia="zh-CN"/>
          </w:rPr>
          <w:t>The 5G system shall be able to support</w:t>
        </w:r>
        <w:r w:rsidRPr="00124911">
          <w:rPr>
            <w:i/>
            <w:iCs/>
          </w:rPr>
          <w:t xml:space="preserve"> </w:t>
        </w:r>
        <w:r w:rsidRPr="00124911">
          <w:t xml:space="preserve">UEs connectivity to RAN using simultaneously, a link without mobile BS relay and a link </w:t>
        </w:r>
        <w:r w:rsidRPr="00124911">
          <w:rPr>
            <w:lang w:eastAsia="zh-CN"/>
          </w:rPr>
          <w:t xml:space="preserve">via a mobile BS relay, or </w:t>
        </w:r>
        <w:r w:rsidRPr="00124911">
          <w:t>simultaneous links</w:t>
        </w:r>
        <w:r w:rsidRPr="00124911">
          <w:rPr>
            <w:i/>
            <w:iCs/>
          </w:rPr>
          <w:t xml:space="preserve"> </w:t>
        </w:r>
        <w:r w:rsidRPr="00124911">
          <w:rPr>
            <w:lang w:eastAsia="zh-CN"/>
          </w:rPr>
          <w:t>via different mobile BS relays.</w:t>
        </w:r>
      </w:ins>
    </w:p>
    <w:p w14:paraId="4A5055D7" w14:textId="77777777" w:rsidR="00744952" w:rsidRPr="00124911" w:rsidRDefault="00744952" w:rsidP="00744952">
      <w:pPr>
        <w:keepLines/>
        <w:ind w:left="1135" w:hanging="851"/>
        <w:rPr>
          <w:ins w:id="51" w:author="Qualcomm1" w:date="2021-08-05T12:31:00Z"/>
          <w:lang w:eastAsia="zh-CN"/>
        </w:rPr>
      </w:pPr>
      <w:ins w:id="52" w:author="Qualcomm1" w:date="2021-08-05T12:31:00Z">
        <w:r w:rsidRPr="00124911">
          <w:rPr>
            <w:lang w:eastAsia="zh-CN"/>
          </w:rPr>
          <w:lastRenderedPageBreak/>
          <w:t xml:space="preserve">NOTE 4: </w:t>
        </w:r>
        <w:r w:rsidRPr="00124911">
          <w:rPr>
            <w:lang w:eastAsia="zh-CN"/>
          </w:rPr>
          <w:tab/>
          <w:t xml:space="preserve">The above requirements cover scenarios were the two links (to the RAN) could be connected to the same or different RAN node(s), and assuming </w:t>
        </w:r>
        <w:r w:rsidRPr="00124911">
          <w:rPr>
            <w:rFonts w:eastAsia="Calibri"/>
          </w:rPr>
          <w:t xml:space="preserve">both </w:t>
        </w:r>
        <w:r w:rsidRPr="00124911">
          <w:t>relay and RAN belong to the same PLMN</w:t>
        </w:r>
        <w:r w:rsidRPr="00124911">
          <w:rPr>
            <w:lang w:eastAsia="zh-CN"/>
          </w:rPr>
          <w:t xml:space="preserve">. </w:t>
        </w:r>
      </w:ins>
    </w:p>
    <w:p w14:paraId="06FA048E" w14:textId="77777777" w:rsidR="00744952" w:rsidRPr="00124911" w:rsidRDefault="00744952" w:rsidP="00744952">
      <w:pPr>
        <w:rPr>
          <w:ins w:id="53" w:author="Qualcomm1" w:date="2021-08-05T12:31:00Z"/>
          <w:rFonts w:eastAsia="Malgun Gothic"/>
          <w:lang w:eastAsia="ko-KR"/>
        </w:rPr>
      </w:pPr>
      <w:ins w:id="54" w:author="Qualcomm1" w:date="2021-08-05T12:31:00Z">
        <w:r w:rsidRPr="00124911">
          <w:rPr>
            <w:rFonts w:eastAsia="Malgun Gothic"/>
            <w:lang w:eastAsia="ko-KR"/>
          </w:rPr>
          <w:t xml:space="preserve">The 5G system shall be able to provide means to support efficient UE cell selection and cell reselection (between </w:t>
        </w:r>
        <w:r w:rsidRPr="00124911">
          <w:t xml:space="preserve">mobile BS relays </w:t>
        </w:r>
        <w:r w:rsidRPr="00124911">
          <w:rPr>
            <w:rFonts w:eastAsia="Malgun Gothic"/>
            <w:lang w:eastAsia="ko-KR"/>
          </w:rPr>
          <w:t xml:space="preserve">or between </w:t>
        </w:r>
        <w:r w:rsidRPr="00124911">
          <w:t xml:space="preserve">relays </w:t>
        </w:r>
        <w:r w:rsidRPr="00124911">
          <w:rPr>
            <w:rFonts w:eastAsia="Malgun Gothic"/>
            <w:lang w:eastAsia="ko-KR"/>
          </w:rPr>
          <w:t xml:space="preserve">and RAN) in the presence of </w:t>
        </w:r>
        <w:r w:rsidRPr="00124911">
          <w:t>mobile base station relays</w:t>
        </w:r>
        <w:r w:rsidRPr="00124911">
          <w:rPr>
            <w:rFonts w:eastAsia="Malgun Gothic"/>
            <w:lang w:eastAsia="ko-KR"/>
          </w:rPr>
          <w:t>.</w:t>
        </w:r>
      </w:ins>
    </w:p>
    <w:p w14:paraId="408D8132" w14:textId="77777777" w:rsidR="00744952" w:rsidRPr="00124911" w:rsidRDefault="00744952" w:rsidP="00744952">
      <w:pPr>
        <w:rPr>
          <w:ins w:id="55" w:author="Qualcomm1" w:date="2021-08-05T12:31:00Z"/>
          <w:rFonts w:eastAsia="Malgun Gothic"/>
          <w:lang w:eastAsia="ko-KR"/>
        </w:rPr>
      </w:pPr>
      <w:ins w:id="56" w:author="Qualcomm1" w:date="2021-08-05T12:31:00Z">
        <w:r w:rsidRPr="00124911">
          <w:rPr>
            <w:rFonts w:eastAsia="Malgun Gothic"/>
            <w:lang w:eastAsia="ko-KR"/>
          </w:rPr>
          <w:t xml:space="preserve">The 5G system shall be able to </w:t>
        </w:r>
        <w:r w:rsidRPr="00124911">
          <w:rPr>
            <w:lang w:eastAsia="zh-CN"/>
          </w:rPr>
          <w:t>ensure end-to-end service continuity, in the presence of mobile base station relays</w:t>
        </w:r>
      </w:ins>
    </w:p>
    <w:p w14:paraId="0FA22B31" w14:textId="77777777" w:rsidR="00744952" w:rsidRPr="00124911" w:rsidRDefault="00744952" w:rsidP="00744952">
      <w:pPr>
        <w:keepLines/>
        <w:ind w:left="1138" w:hanging="850"/>
        <w:rPr>
          <w:ins w:id="57" w:author="Qualcomm1" w:date="2021-08-05T12:31:00Z"/>
          <w:lang w:eastAsia="zh-CN"/>
        </w:rPr>
      </w:pPr>
      <w:ins w:id="58" w:author="Qualcomm1" w:date="2021-08-05T12:31:00Z">
        <w:r w:rsidRPr="00124911">
          <w:rPr>
            <w:rFonts w:eastAsia="Malgun Gothic"/>
            <w:lang w:eastAsia="ko-KR"/>
          </w:rPr>
          <w:t xml:space="preserve">NOTE 5: </w:t>
        </w:r>
        <w:r w:rsidRPr="00124911">
          <w:rPr>
            <w:rFonts w:eastAsia="Malgun Gothic"/>
            <w:lang w:eastAsia="ko-KR"/>
          </w:rPr>
          <w:tab/>
          <w:t>the above requirement intends to cover different scenarios of UE mobility (e.g. UE moving between two mobile BS relays, or between macro RAN and BS relay) and BS relay mobility (e.g. BS relay moving between different donor RAN nodes)</w:t>
        </w:r>
        <w:r w:rsidRPr="00124911">
          <w:rPr>
            <w:lang w:eastAsia="zh-CN"/>
          </w:rPr>
          <w:t>.</w:t>
        </w:r>
      </w:ins>
    </w:p>
    <w:p w14:paraId="5B5FA9FA" w14:textId="77777777" w:rsidR="00744952" w:rsidRPr="00124911" w:rsidRDefault="00744952" w:rsidP="00744952">
      <w:pPr>
        <w:rPr>
          <w:ins w:id="59" w:author="Qualcomm1" w:date="2021-08-05T12:31:00Z"/>
        </w:rPr>
      </w:pPr>
      <w:ins w:id="60" w:author="Qualcomm1" w:date="2021-08-05T12:31:00Z">
        <w:r w:rsidRPr="00124911">
          <w:t>The 5G system shall be able to identify and differentiate UEs’ traffic carried via a mobile base station relay and collect charging information, including specific relay information (e.g. geographic location served by the relay).</w:t>
        </w:r>
      </w:ins>
    </w:p>
    <w:p w14:paraId="0008B7FD" w14:textId="77777777" w:rsidR="00744952" w:rsidRPr="00124911" w:rsidRDefault="00744952" w:rsidP="00744952">
      <w:pPr>
        <w:rPr>
          <w:ins w:id="61" w:author="Qualcomm1" w:date="2021-08-05T12:31:00Z"/>
        </w:rPr>
      </w:pPr>
      <w:ins w:id="62" w:author="Qualcomm1" w:date="2021-08-05T12:31:00Z">
        <w:r w:rsidRPr="00124911">
          <w:t>The 5G System shall support means for a mobile base station relay to have a certain subscription with a HPLMN, used to get access and connectivity to the HPLMN network (via a donor RAN).</w:t>
        </w:r>
      </w:ins>
    </w:p>
    <w:p w14:paraId="6987020E" w14:textId="77777777" w:rsidR="00744952" w:rsidRPr="00124911" w:rsidRDefault="00744952" w:rsidP="00744952">
      <w:pPr>
        <w:rPr>
          <w:ins w:id="63" w:author="Qualcomm1" w:date="2021-08-05T12:31:00Z"/>
        </w:rPr>
      </w:pPr>
      <w:ins w:id="64" w:author="Qualcomm1" w:date="2021-08-05T12:31:00Z">
        <w:r w:rsidRPr="00124911">
          <w:t>The 5G System shall support the ability of a base station relay to roam from its HPLMN into a VPLMN.</w:t>
        </w:r>
      </w:ins>
    </w:p>
    <w:p w14:paraId="7B66C62D" w14:textId="77777777" w:rsidR="00744952" w:rsidRPr="00124911" w:rsidRDefault="00744952" w:rsidP="00744952">
      <w:pPr>
        <w:rPr>
          <w:ins w:id="65" w:author="Qualcomm1" w:date="2021-08-05T12:31:00Z"/>
        </w:rPr>
      </w:pPr>
      <w:ins w:id="66" w:author="Qualcomm1" w:date="2021-08-05T12:31:00Z">
        <w:r w:rsidRPr="00124911">
          <w:t>The 5G system shall support mechanisms, for the HPLMN controlling a mobile base station relay, to enable/disable mobile relay operation if the relay is roaming in a VPLMN.</w:t>
        </w:r>
      </w:ins>
    </w:p>
    <w:p w14:paraId="30CD93D3" w14:textId="77777777" w:rsidR="00744952" w:rsidRPr="00124911" w:rsidRDefault="00744952" w:rsidP="00744952">
      <w:pPr>
        <w:rPr>
          <w:ins w:id="67" w:author="Qualcomm1" w:date="2021-08-05T12:31:00Z"/>
        </w:rPr>
      </w:pPr>
      <w:ins w:id="68" w:author="Qualcomm1" w:date="2021-08-05T12:31:00Z">
        <w:r w:rsidRPr="00124911">
          <w:t>The 5G system shall support mechanisms to disable mobile relay operation by a VPLMN where a mobile base station relay is roaming to.</w:t>
        </w:r>
      </w:ins>
    </w:p>
    <w:p w14:paraId="59ACD9A5" w14:textId="77777777" w:rsidR="00744952" w:rsidRPr="00124911" w:rsidRDefault="00744952" w:rsidP="00744952">
      <w:pPr>
        <w:rPr>
          <w:ins w:id="69" w:author="Qualcomm1" w:date="2021-08-05T12:31:00Z"/>
        </w:rPr>
      </w:pPr>
      <w:ins w:id="70" w:author="Qualcomm1" w:date="2021-08-05T12:31:00Z">
        <w:r w:rsidRPr="00124911">
          <w:t>The 5G system shall be able to fulfil necessary regulatory requirements (e.g. for support of emergency services) when UEs access the 3GPP network via a mobile base station relay.</w:t>
        </w:r>
      </w:ins>
    </w:p>
    <w:p w14:paraId="57268088" w14:textId="77777777" w:rsidR="00744952" w:rsidRPr="00124911" w:rsidRDefault="00744952" w:rsidP="00744952">
      <w:pPr>
        <w:rPr>
          <w:ins w:id="71" w:author="Qualcomm1" w:date="2021-08-05T12:31:00Z"/>
        </w:rPr>
      </w:pPr>
      <w:ins w:id="72" w:author="Qualcomm1" w:date="2021-08-05T12:31:00Z">
        <w:r w:rsidRPr="00124911">
          <w:t>The 5G system shall be able to support priority services (e.g. MPS) when UEs access the 3GPP network via a mobile base station relay.</w:t>
        </w:r>
      </w:ins>
    </w:p>
    <w:p w14:paraId="7B1DC954" w14:textId="77777777" w:rsidR="00744952" w:rsidRPr="00124911" w:rsidRDefault="00744952" w:rsidP="00744952">
      <w:pPr>
        <w:spacing w:after="120"/>
        <w:rPr>
          <w:ins w:id="73" w:author="Qualcomm1" w:date="2021-08-05T12:31:00Z"/>
        </w:rPr>
      </w:pPr>
      <w:ins w:id="74" w:author="Qualcomm1" w:date="2021-08-05T12:31:00Z">
        <w:r w:rsidRPr="00124911">
          <w:t>The 5G system shall be able to support location services for the UEs accessing 5GS via a mobile base station relay.</w:t>
        </w:r>
      </w:ins>
    </w:p>
    <w:p w14:paraId="40C1993F" w14:textId="77777777" w:rsidR="00744952" w:rsidRPr="00124911" w:rsidRDefault="00744952" w:rsidP="00744952">
      <w:pPr>
        <w:rPr>
          <w:ins w:id="75" w:author="Qualcomm1" w:date="2021-08-05T12:31:00Z"/>
        </w:rPr>
      </w:pPr>
      <w:ins w:id="76" w:author="Qualcomm1" w:date="2021-08-05T12:31:00Z">
        <w:r w:rsidRPr="00124911">
          <w:t>The 5G system shall ensure that existing end-to-end 5G security between the UE and 3GPP network is unaffected when the UE accesses the 3GPP network via a mobile base station relay.</w:t>
        </w:r>
      </w:ins>
    </w:p>
    <w:p w14:paraId="5E20D7EF" w14:textId="77777777" w:rsidR="00744952" w:rsidRPr="00124911" w:rsidRDefault="00744952" w:rsidP="00744952">
      <w:pPr>
        <w:rPr>
          <w:ins w:id="77" w:author="Qualcomm1" w:date="2021-08-05T12:31:00Z"/>
        </w:rPr>
      </w:pPr>
      <w:ins w:id="78" w:author="Qualcomm1" w:date="2021-08-05T12:31:00Z">
        <w:r w:rsidRPr="00124911">
          <w:t>The 5G system shall be able to minimize radio interference possibly caused by mobile base station relays.</w:t>
        </w:r>
      </w:ins>
    </w:p>
    <w:p w14:paraId="2D08C1B2" w14:textId="77777777" w:rsidR="00744952" w:rsidRPr="00124911" w:rsidRDefault="00744952" w:rsidP="00744952">
      <w:pPr>
        <w:rPr>
          <w:ins w:id="79" w:author="Qualcomm1" w:date="2021-08-05T12:31:00Z"/>
        </w:rPr>
      </w:pPr>
      <w:ins w:id="80" w:author="Qualcomm1" w:date="2021-08-05T12:31:00Z">
        <w:r w:rsidRPr="00124911">
          <w:t>The 5G system shall minimize the impact of the presence of mobile base station relays on radio network management (e.g. through automatic neighbour cell list configuration).</w:t>
        </w:r>
      </w:ins>
    </w:p>
    <w:p w14:paraId="1F76AF93" w14:textId="77777777" w:rsidR="00DF41F3" w:rsidRDefault="00DF41F3">
      <w:pPr>
        <w:rPr>
          <w:noProof/>
        </w:rPr>
      </w:pPr>
    </w:p>
    <w:p w14:paraId="273A6D6D" w14:textId="476598BC" w:rsidR="00DF41F3" w:rsidRDefault="00DF41F3" w:rsidP="00DF41F3">
      <w:pPr>
        <w:rPr>
          <w:noProof/>
        </w:rPr>
      </w:pPr>
      <w:r w:rsidRPr="00DF41F3">
        <w:rPr>
          <w:noProof/>
          <w:highlight w:val="yellow"/>
        </w:rPr>
        <w:t xml:space="preserve">==============================  </w:t>
      </w:r>
      <w:r>
        <w:rPr>
          <w:noProof/>
          <w:highlight w:val="yellow"/>
        </w:rPr>
        <w:t>End</w:t>
      </w:r>
      <w:r w:rsidRPr="00DF41F3">
        <w:rPr>
          <w:noProof/>
          <w:highlight w:val="yellow"/>
        </w:rPr>
        <w:t xml:space="preserve">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028E0" w14:textId="77777777" w:rsidR="009A4D87" w:rsidRDefault="009A4D87">
      <w:r>
        <w:separator/>
      </w:r>
    </w:p>
  </w:endnote>
  <w:endnote w:type="continuationSeparator" w:id="0">
    <w:p w14:paraId="054D73AF" w14:textId="77777777" w:rsidR="009A4D87" w:rsidRDefault="009A4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367A9" w14:textId="77777777" w:rsidR="009A4D87" w:rsidRDefault="009A4D87">
      <w:r>
        <w:separator/>
      </w:r>
    </w:p>
  </w:footnote>
  <w:footnote w:type="continuationSeparator" w:id="0">
    <w:p w14:paraId="4B351836" w14:textId="77777777" w:rsidR="009A4D87" w:rsidRDefault="009A4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AA"/>
    <w:rsid w:val="0001507B"/>
    <w:rsid w:val="0001787F"/>
    <w:rsid w:val="00022E4A"/>
    <w:rsid w:val="00025009"/>
    <w:rsid w:val="000A6394"/>
    <w:rsid w:val="000B7FED"/>
    <w:rsid w:val="000C038A"/>
    <w:rsid w:val="000C0A75"/>
    <w:rsid w:val="000C6598"/>
    <w:rsid w:val="000D44B3"/>
    <w:rsid w:val="00122B17"/>
    <w:rsid w:val="00124911"/>
    <w:rsid w:val="00145D43"/>
    <w:rsid w:val="00176BBB"/>
    <w:rsid w:val="00192C46"/>
    <w:rsid w:val="001A08B3"/>
    <w:rsid w:val="001A7B60"/>
    <w:rsid w:val="001B52F0"/>
    <w:rsid w:val="001B7A65"/>
    <w:rsid w:val="001C1284"/>
    <w:rsid w:val="001C2CB8"/>
    <w:rsid w:val="001D52F9"/>
    <w:rsid w:val="001E41F3"/>
    <w:rsid w:val="0026004D"/>
    <w:rsid w:val="002640DD"/>
    <w:rsid w:val="00275D12"/>
    <w:rsid w:val="00284FEB"/>
    <w:rsid w:val="002860C4"/>
    <w:rsid w:val="002B5741"/>
    <w:rsid w:val="002D7E72"/>
    <w:rsid w:val="002E472E"/>
    <w:rsid w:val="00305409"/>
    <w:rsid w:val="003609EF"/>
    <w:rsid w:val="0036231A"/>
    <w:rsid w:val="00366DED"/>
    <w:rsid w:val="0037313B"/>
    <w:rsid w:val="00374DD4"/>
    <w:rsid w:val="003E1A36"/>
    <w:rsid w:val="00410371"/>
    <w:rsid w:val="004242F1"/>
    <w:rsid w:val="004520D7"/>
    <w:rsid w:val="0047634C"/>
    <w:rsid w:val="004B75B7"/>
    <w:rsid w:val="004E27A6"/>
    <w:rsid w:val="0051580D"/>
    <w:rsid w:val="00547111"/>
    <w:rsid w:val="005834BD"/>
    <w:rsid w:val="00592D74"/>
    <w:rsid w:val="005E2C44"/>
    <w:rsid w:val="00621188"/>
    <w:rsid w:val="0062275D"/>
    <w:rsid w:val="006257ED"/>
    <w:rsid w:val="00665C47"/>
    <w:rsid w:val="00695808"/>
    <w:rsid w:val="006B46FB"/>
    <w:rsid w:val="006C67AF"/>
    <w:rsid w:val="006C7774"/>
    <w:rsid w:val="006E21FB"/>
    <w:rsid w:val="006E687F"/>
    <w:rsid w:val="007408DC"/>
    <w:rsid w:val="00744952"/>
    <w:rsid w:val="00754394"/>
    <w:rsid w:val="00784906"/>
    <w:rsid w:val="00792342"/>
    <w:rsid w:val="007977A8"/>
    <w:rsid w:val="007A6565"/>
    <w:rsid w:val="007B3EF0"/>
    <w:rsid w:val="007B512A"/>
    <w:rsid w:val="007C2097"/>
    <w:rsid w:val="007D2EB9"/>
    <w:rsid w:val="007D4FD0"/>
    <w:rsid w:val="007D6A07"/>
    <w:rsid w:val="007F1C94"/>
    <w:rsid w:val="007F7259"/>
    <w:rsid w:val="008040A8"/>
    <w:rsid w:val="008279FA"/>
    <w:rsid w:val="008626E7"/>
    <w:rsid w:val="00870EE7"/>
    <w:rsid w:val="008863B9"/>
    <w:rsid w:val="008A45A6"/>
    <w:rsid w:val="008E4272"/>
    <w:rsid w:val="008F3789"/>
    <w:rsid w:val="008F686C"/>
    <w:rsid w:val="009148DE"/>
    <w:rsid w:val="0092409F"/>
    <w:rsid w:val="00941159"/>
    <w:rsid w:val="00941E30"/>
    <w:rsid w:val="009777D9"/>
    <w:rsid w:val="00991B88"/>
    <w:rsid w:val="009A3978"/>
    <w:rsid w:val="009A4D87"/>
    <w:rsid w:val="009A5753"/>
    <w:rsid w:val="009A579D"/>
    <w:rsid w:val="009C4D49"/>
    <w:rsid w:val="009E3297"/>
    <w:rsid w:val="009E7423"/>
    <w:rsid w:val="009F277F"/>
    <w:rsid w:val="009F734F"/>
    <w:rsid w:val="00A246B6"/>
    <w:rsid w:val="00A47E70"/>
    <w:rsid w:val="00A50CF0"/>
    <w:rsid w:val="00A65592"/>
    <w:rsid w:val="00A7671C"/>
    <w:rsid w:val="00AA2CBC"/>
    <w:rsid w:val="00AC4FB1"/>
    <w:rsid w:val="00AC5820"/>
    <w:rsid w:val="00AD1CD8"/>
    <w:rsid w:val="00B258BB"/>
    <w:rsid w:val="00B67B97"/>
    <w:rsid w:val="00B968C8"/>
    <w:rsid w:val="00BA3EC5"/>
    <w:rsid w:val="00BA51D9"/>
    <w:rsid w:val="00BB22FC"/>
    <w:rsid w:val="00BB5DFC"/>
    <w:rsid w:val="00BD279D"/>
    <w:rsid w:val="00BD6BB8"/>
    <w:rsid w:val="00C060E1"/>
    <w:rsid w:val="00C40835"/>
    <w:rsid w:val="00C66BA2"/>
    <w:rsid w:val="00C81A7F"/>
    <w:rsid w:val="00C95985"/>
    <w:rsid w:val="00CC25C4"/>
    <w:rsid w:val="00CC5026"/>
    <w:rsid w:val="00CC68D0"/>
    <w:rsid w:val="00D006DC"/>
    <w:rsid w:val="00D03F9A"/>
    <w:rsid w:val="00D06D51"/>
    <w:rsid w:val="00D24991"/>
    <w:rsid w:val="00D50255"/>
    <w:rsid w:val="00D66520"/>
    <w:rsid w:val="00DE34CF"/>
    <w:rsid w:val="00DF41F3"/>
    <w:rsid w:val="00E13F3D"/>
    <w:rsid w:val="00E20FDC"/>
    <w:rsid w:val="00E34898"/>
    <w:rsid w:val="00EB09B7"/>
    <w:rsid w:val="00EE7D7C"/>
    <w:rsid w:val="00F22BF5"/>
    <w:rsid w:val="00F25D98"/>
    <w:rsid w:val="00F300FB"/>
    <w:rsid w:val="00F37385"/>
    <w:rsid w:val="00F92DF3"/>
    <w:rsid w:val="00FB6386"/>
    <w:rsid w:val="00FC4253"/>
    <w:rsid w:val="00FE3E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023262">
      <w:bodyDiv w:val="1"/>
      <w:marLeft w:val="0"/>
      <w:marRight w:val="0"/>
      <w:marTop w:val="0"/>
      <w:marBottom w:val="0"/>
      <w:divBdr>
        <w:top w:val="none" w:sz="0" w:space="0" w:color="auto"/>
        <w:left w:val="none" w:sz="0" w:space="0" w:color="auto"/>
        <w:bottom w:val="none" w:sz="0" w:space="0" w:color="auto"/>
        <w:right w:val="none" w:sz="0" w:space="0" w:color="auto"/>
      </w:divBdr>
    </w:div>
    <w:div w:id="998457893">
      <w:bodyDiv w:val="1"/>
      <w:marLeft w:val="0"/>
      <w:marRight w:val="0"/>
      <w:marTop w:val="0"/>
      <w:marBottom w:val="0"/>
      <w:divBdr>
        <w:top w:val="none" w:sz="0" w:space="0" w:color="auto"/>
        <w:left w:val="none" w:sz="0" w:space="0" w:color="auto"/>
        <w:bottom w:val="none" w:sz="0" w:space="0" w:color="auto"/>
        <w:right w:val="none" w:sz="0" w:space="0" w:color="auto"/>
      </w:divBdr>
    </w:div>
    <w:div w:id="1365054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1264</Words>
  <Characters>7073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9</cp:revision>
  <cp:lastPrinted>1900-01-01T08:00:00Z</cp:lastPrinted>
  <dcterms:created xsi:type="dcterms:W3CDTF">2021-08-16T19:13:00Z</dcterms:created>
  <dcterms:modified xsi:type="dcterms:W3CDTF">2021-08-17T22:33:00Z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